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Edith STONE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d.1433)</w:t>
      </w: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John.</w:t>
      </w: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24-8)</w:t>
      </w: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 Mar.1433</w:t>
      </w:r>
      <w:r>
        <w:rPr>
          <w:rFonts w:ascii="Times New Roman" w:hAnsi="Times New Roman" w:cs="Times New Roman"/>
          <w:sz w:val="24"/>
          <w:szCs w:val="24"/>
        </w:rPr>
        <w:tab/>
        <w:t>She died.  (ibid.)</w:t>
      </w: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Salisbury into her landholdings.</w:t>
      </w: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342C" w:rsidRPr="007D342C" w:rsidRDefault="007D342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  <w:bookmarkStart w:id="0" w:name="_GoBack"/>
      <w:bookmarkEnd w:id="0"/>
    </w:p>
    <w:sectPr w:rsidR="007D342C" w:rsidRPr="007D34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42C" w:rsidRDefault="007D342C" w:rsidP="00564E3C">
      <w:pPr>
        <w:spacing w:after="0" w:line="240" w:lineRule="auto"/>
      </w:pPr>
      <w:r>
        <w:separator/>
      </w:r>
    </w:p>
  </w:endnote>
  <w:endnote w:type="continuationSeparator" w:id="0">
    <w:p w:rsidR="007D342C" w:rsidRDefault="007D342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D342C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42C" w:rsidRDefault="007D342C" w:rsidP="00564E3C">
      <w:pPr>
        <w:spacing w:after="0" w:line="240" w:lineRule="auto"/>
      </w:pPr>
      <w:r>
        <w:separator/>
      </w:r>
    </w:p>
  </w:footnote>
  <w:footnote w:type="continuationSeparator" w:id="0">
    <w:p w:rsidR="007D342C" w:rsidRDefault="007D342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42C"/>
    <w:rsid w:val="00372DC6"/>
    <w:rsid w:val="00564E3C"/>
    <w:rsid w:val="0064591D"/>
    <w:rsid w:val="007D342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2911D"/>
  <w15:chartTrackingRefBased/>
  <w15:docId w15:val="{A98811F4-F7DA-432F-8FB4-5B53B8A2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2016-01-12T20:48:00Z</dcterms:created>
  <dcterms:modified xsi:type="dcterms:W3CDTF">2016-01-12T20:52:00Z</dcterms:modified>
</cp:coreProperties>
</file>